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2FA54D" w14:textId="77777777" w:rsidR="00DD05CD" w:rsidRDefault="00DD05CD" w:rsidP="00DD05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ROBERTSON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CE54F1D" w14:textId="77777777" w:rsidR="00DD05CD" w:rsidRDefault="00DD05CD" w:rsidP="00DD05CD">
      <w:pPr>
        <w:rPr>
          <w:rFonts w:ascii="Times New Roman" w:hAnsi="Times New Roman" w:cs="Times New Roman"/>
        </w:rPr>
      </w:pPr>
    </w:p>
    <w:p w14:paraId="04190B11" w14:textId="77777777" w:rsidR="00DD05CD" w:rsidRDefault="00DD05CD" w:rsidP="00DD05CD">
      <w:pPr>
        <w:rPr>
          <w:rFonts w:ascii="Times New Roman" w:hAnsi="Times New Roman" w:cs="Times New Roman"/>
        </w:rPr>
      </w:pPr>
    </w:p>
    <w:p w14:paraId="4FCA44A5" w14:textId="77777777" w:rsidR="00DD05CD" w:rsidRDefault="00DD05CD" w:rsidP="00DD05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Robert </w:t>
      </w:r>
      <w:proofErr w:type="spellStart"/>
      <w:r>
        <w:rPr>
          <w:rFonts w:ascii="Times New Roman" w:hAnsi="Times New Roman" w:cs="Times New Roman"/>
        </w:rPr>
        <w:t>Doweson</w:t>
      </w:r>
      <w:proofErr w:type="spellEnd"/>
      <w:r>
        <w:rPr>
          <w:rFonts w:ascii="Times New Roman" w:hAnsi="Times New Roman" w:cs="Times New Roman"/>
        </w:rPr>
        <w:t xml:space="preserve"> of Newark,</w:t>
      </w:r>
    </w:p>
    <w:p w14:paraId="1DB853FF" w14:textId="77777777" w:rsidR="00DD05CD" w:rsidRDefault="00DD05CD" w:rsidP="00DD05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Nottinghamshire(q.v.).</w:t>
      </w:r>
    </w:p>
    <w:p w14:paraId="437B2040" w14:textId="77777777" w:rsidR="00DD05CD" w:rsidRDefault="00DD05CD" w:rsidP="00DD05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D26B5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590FD15" w14:textId="77777777" w:rsidR="00DD05CD" w:rsidRDefault="00DD05CD" w:rsidP="00DD05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assault of a servant against Richard </w:t>
      </w:r>
      <w:proofErr w:type="spellStart"/>
      <w:r>
        <w:rPr>
          <w:rFonts w:ascii="Times New Roman" w:hAnsi="Times New Roman" w:cs="Times New Roman"/>
        </w:rPr>
        <w:t>Ferrour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0649F390" w14:textId="77777777" w:rsidR="00DD05CD" w:rsidRDefault="00DD05CD" w:rsidP="00DD05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Cromwell, Nottinghamshire(q.v.).  (ibid.)</w:t>
      </w:r>
    </w:p>
    <w:p w14:paraId="5E118220" w14:textId="77777777" w:rsidR="00DD05CD" w:rsidRDefault="00DD05CD" w:rsidP="00DD05CD">
      <w:pPr>
        <w:rPr>
          <w:rFonts w:ascii="Times New Roman" w:hAnsi="Times New Roman" w:cs="Times New Roman"/>
        </w:rPr>
      </w:pPr>
    </w:p>
    <w:p w14:paraId="60B9E2E9" w14:textId="77777777" w:rsidR="00DD05CD" w:rsidRDefault="00DD05CD" w:rsidP="00DD05CD">
      <w:pPr>
        <w:rPr>
          <w:rFonts w:ascii="Times New Roman" w:hAnsi="Times New Roman" w:cs="Times New Roman"/>
        </w:rPr>
      </w:pPr>
    </w:p>
    <w:p w14:paraId="5642E3F4" w14:textId="77777777" w:rsidR="00DD05CD" w:rsidRDefault="00DD05CD" w:rsidP="00DD05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November 2018</w:t>
      </w:r>
    </w:p>
    <w:p w14:paraId="4196331C" w14:textId="77777777" w:rsidR="006B2F86" w:rsidRPr="00E71FC3" w:rsidRDefault="00DD05C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056D3A" w14:textId="77777777" w:rsidR="00DD05CD" w:rsidRDefault="00DD05CD" w:rsidP="00E71FC3">
      <w:r>
        <w:separator/>
      </w:r>
    </w:p>
  </w:endnote>
  <w:endnote w:type="continuationSeparator" w:id="0">
    <w:p w14:paraId="78A5A814" w14:textId="77777777" w:rsidR="00DD05CD" w:rsidRDefault="00DD05C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9CC7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339CFA" w14:textId="77777777" w:rsidR="00DD05CD" w:rsidRDefault="00DD05CD" w:rsidP="00E71FC3">
      <w:r>
        <w:separator/>
      </w:r>
    </w:p>
  </w:footnote>
  <w:footnote w:type="continuationSeparator" w:id="0">
    <w:p w14:paraId="24AE34B1" w14:textId="77777777" w:rsidR="00DD05CD" w:rsidRDefault="00DD05C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5CD"/>
    <w:rsid w:val="001A7C09"/>
    <w:rsid w:val="00577BD5"/>
    <w:rsid w:val="00656CBA"/>
    <w:rsid w:val="006A1F77"/>
    <w:rsid w:val="00733BE7"/>
    <w:rsid w:val="00AB52E8"/>
    <w:rsid w:val="00B16D3F"/>
    <w:rsid w:val="00BB41AC"/>
    <w:rsid w:val="00DD05C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65E1DB"/>
  <w15:chartTrackingRefBased/>
  <w15:docId w15:val="{468CAA2E-839F-48FE-825E-DF65CE6F6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05C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D05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2018-11-30T22:17:00Z</dcterms:created>
  <dcterms:modified xsi:type="dcterms:W3CDTF">2018-11-30T22:18:00Z</dcterms:modified>
</cp:coreProperties>
</file>